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3757" w14:textId="77777777" w:rsidR="00D53BD1" w:rsidRDefault="00D53BD1" w:rsidP="0059746F">
      <w:pPr>
        <w:pStyle w:val="Unittitle"/>
      </w:pPr>
      <w:r>
        <w:t>3. Construction design principles</w:t>
      </w:r>
    </w:p>
    <w:p w14:paraId="7E47DA52" w14:textId="77777777" w:rsidR="00D53BD1" w:rsidRPr="005F22A2" w:rsidRDefault="00D53BD1" w:rsidP="001428C0">
      <w:pPr>
        <w:pStyle w:val="Heading1"/>
        <w:rPr>
          <w:color w:val="FC4421"/>
        </w:rPr>
      </w:pPr>
      <w:r w:rsidRPr="005F22A2">
        <w:rPr>
          <w:color w:val="FC4421"/>
        </w:rPr>
        <w:t>Worksheet 11: Roles of the planning team (1) (learner)</w:t>
      </w:r>
    </w:p>
    <w:p w14:paraId="258F7433" w14:textId="77777777" w:rsidR="00D53BD1" w:rsidRPr="005146F2" w:rsidRDefault="00D53BD1" w:rsidP="009D3BD7">
      <w:pPr>
        <w:rPr>
          <w:szCs w:val="22"/>
        </w:rPr>
      </w:pPr>
      <w:r w:rsidRPr="005146F2">
        <w:rPr>
          <w:szCs w:val="22"/>
        </w:rPr>
        <w:t>Answer these questions.</w:t>
      </w:r>
    </w:p>
    <w:p w14:paraId="0B699E79" w14:textId="77777777" w:rsidR="00D53BD1" w:rsidRPr="005146F2" w:rsidRDefault="00D53BD1" w:rsidP="0053451F">
      <w:pPr>
        <w:rPr>
          <w:szCs w:val="22"/>
        </w:rPr>
      </w:pPr>
    </w:p>
    <w:p w14:paraId="6DF1488B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  <w:lang w:val="en-US"/>
        </w:rPr>
        <w:t>Who is the client and what is their role in the design/planning stage?</w:t>
      </w:r>
    </w:p>
    <w:p w14:paraId="5C78EC5D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6108CF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3FCD01F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4C920C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2FB8B9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72738A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B486B3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A077CA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role of an architect?</w:t>
      </w:r>
    </w:p>
    <w:p w14:paraId="45205667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49F74FA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4576033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7128C5F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9FFE7C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F2E36A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A0B49D3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E1C0848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47689D3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main difference between a civil engineer and a structural engineer?</w:t>
      </w:r>
    </w:p>
    <w:p w14:paraId="72922B0E" w14:textId="77777777" w:rsidR="00D53BD1" w:rsidRPr="005146F2" w:rsidRDefault="00D53BD1" w:rsidP="0059746F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6C8ABC4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216519B4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E97CD4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0AA1FA9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98D898E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5E313C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379C707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1D5314E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AD16E67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information will a land surveyor produce?</w:t>
      </w:r>
    </w:p>
    <w:p w14:paraId="5F8542ED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6657250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CDF3656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3461D4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699BAAA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29ACB86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7E9D42" w14:textId="77777777" w:rsidR="00D53BD1" w:rsidRPr="00645E2A" w:rsidRDefault="00D53BD1" w:rsidP="00110217">
      <w:pPr>
        <w:rPr>
          <w:rFonts w:cs="Arial"/>
          <w:sz w:val="24"/>
        </w:rPr>
      </w:pPr>
    </w:p>
    <w:p w14:paraId="5F63D50D" w14:textId="77777777" w:rsidR="00D53BD1" w:rsidRPr="00645E2A" w:rsidRDefault="00D53BD1" w:rsidP="00B519EA">
      <w:pPr>
        <w:pStyle w:val="Answer"/>
        <w:ind w:left="0"/>
        <w:rPr>
          <w:sz w:val="24"/>
          <w:szCs w:val="24"/>
        </w:rPr>
      </w:pPr>
    </w:p>
    <w:p w14:paraId="13F13907" w14:textId="77777777" w:rsidR="00D53BD1" w:rsidRDefault="00D53BD1" w:rsidP="00474F67">
      <w:pPr>
        <w:rPr>
          <w:rFonts w:cs="Arial"/>
          <w:szCs w:val="22"/>
        </w:rPr>
      </w:pPr>
    </w:p>
    <w:p w14:paraId="28258B33" w14:textId="77777777" w:rsidR="00D53BD1" w:rsidRDefault="00D53BD1" w:rsidP="00AD179E">
      <w:pPr>
        <w:pStyle w:val="Answer"/>
        <w:tabs>
          <w:tab w:val="left" w:pos="2400"/>
        </w:tabs>
      </w:pPr>
      <w:r>
        <w:tab/>
      </w:r>
    </w:p>
    <w:p w14:paraId="2E7D55DF" w14:textId="77777777" w:rsidR="00474F67" w:rsidRDefault="00474F67" w:rsidP="00474F67">
      <w:pPr>
        <w:rPr>
          <w:rFonts w:cs="Arial"/>
          <w:szCs w:val="22"/>
        </w:rPr>
      </w:pPr>
    </w:p>
    <w:p w14:paraId="19542089" w14:textId="77777777" w:rsidR="006E1028" w:rsidRDefault="006E1028" w:rsidP="006E1028">
      <w:pPr>
        <w:pStyle w:val="Answer"/>
      </w:pPr>
    </w:p>
    <w:sectPr w:rsidR="006E1028" w:rsidSect="00DA739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8978" w14:textId="77777777" w:rsidR="00D53BD1" w:rsidRDefault="00D53BD1">
      <w:pPr>
        <w:spacing w:before="0" w:after="0"/>
      </w:pPr>
      <w:r>
        <w:separator/>
      </w:r>
    </w:p>
  </w:endnote>
  <w:endnote w:type="continuationSeparator" w:id="0">
    <w:p w14:paraId="6B2F789E" w14:textId="77777777" w:rsidR="00D53BD1" w:rsidRDefault="00D53B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F811" w14:textId="77777777" w:rsidR="00DA739E" w:rsidRPr="00F03E33" w:rsidRDefault="00DA739E" w:rsidP="00DA739E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7A5766DC" wp14:editId="0611F917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09258B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6502054B" w14:textId="621CC4CE" w:rsidR="00110217" w:rsidRPr="00DA739E" w:rsidRDefault="00110217" w:rsidP="00DA7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0D70D" w14:textId="77777777" w:rsidR="00D53BD1" w:rsidRDefault="00D53BD1">
      <w:pPr>
        <w:spacing w:before="0" w:after="0"/>
      </w:pPr>
      <w:r>
        <w:separator/>
      </w:r>
    </w:p>
  </w:footnote>
  <w:footnote w:type="continuationSeparator" w:id="0">
    <w:p w14:paraId="12E80A77" w14:textId="77777777" w:rsidR="00D53BD1" w:rsidRDefault="00D53B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1349" w14:textId="77777777" w:rsidR="00483A5A" w:rsidRPr="009C6DF4" w:rsidRDefault="00483A5A" w:rsidP="00483A5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DE0F068" wp14:editId="4973A16B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8DC4A" w14:textId="77777777" w:rsidR="00483A5A" w:rsidRPr="00631B61" w:rsidRDefault="00483A5A" w:rsidP="00483A5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E27C293" w14:textId="77777777" w:rsidR="00483A5A" w:rsidRPr="00631B61" w:rsidRDefault="00483A5A" w:rsidP="00483A5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E0F068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8F8DC4A" w14:textId="77777777" w:rsidR="00483A5A" w:rsidRPr="00631B61" w:rsidRDefault="00483A5A" w:rsidP="00483A5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E27C293" w14:textId="77777777" w:rsidR="00483A5A" w:rsidRPr="00631B61" w:rsidRDefault="00483A5A" w:rsidP="00483A5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AD6BC73" w14:textId="77777777" w:rsidR="00483A5A" w:rsidRPr="008B4906" w:rsidRDefault="00483A5A" w:rsidP="00483A5A">
    <w:pPr>
      <w:pStyle w:val="Header"/>
    </w:pPr>
  </w:p>
  <w:p w14:paraId="0B0854F5" w14:textId="77777777" w:rsidR="00483A5A" w:rsidRPr="006C3952" w:rsidRDefault="00483A5A" w:rsidP="00483A5A">
    <w:pPr>
      <w:pStyle w:val="Header"/>
    </w:pPr>
  </w:p>
  <w:p w14:paraId="59AFF1ED" w14:textId="77777777" w:rsidR="00483A5A" w:rsidRPr="001509F1" w:rsidRDefault="00483A5A" w:rsidP="00483A5A">
    <w:pPr>
      <w:pStyle w:val="Header"/>
    </w:pPr>
  </w:p>
  <w:p w14:paraId="7313870B" w14:textId="39BCBF04" w:rsidR="00110217" w:rsidRPr="00483A5A" w:rsidRDefault="00110217" w:rsidP="0048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803A9"/>
    <w:multiLevelType w:val="hybridMultilevel"/>
    <w:tmpl w:val="7F3C8F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569"/>
    <w:multiLevelType w:val="hybridMultilevel"/>
    <w:tmpl w:val="AEE29120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99031">
    <w:abstractNumId w:val="4"/>
  </w:num>
  <w:num w:numId="2" w16cid:durableId="1494024357">
    <w:abstractNumId w:val="15"/>
  </w:num>
  <w:num w:numId="3" w16cid:durableId="402947708">
    <w:abstractNumId w:val="22"/>
  </w:num>
  <w:num w:numId="4" w16cid:durableId="393050216">
    <w:abstractNumId w:val="17"/>
  </w:num>
  <w:num w:numId="5" w16cid:durableId="1471247626">
    <w:abstractNumId w:val="7"/>
  </w:num>
  <w:num w:numId="6" w16cid:durableId="521240468">
    <w:abstractNumId w:val="16"/>
  </w:num>
  <w:num w:numId="7" w16cid:durableId="1100447640">
    <w:abstractNumId w:val="7"/>
  </w:num>
  <w:num w:numId="8" w16cid:durableId="512453156">
    <w:abstractNumId w:val="1"/>
  </w:num>
  <w:num w:numId="9" w16cid:durableId="1618103696">
    <w:abstractNumId w:val="7"/>
    <w:lvlOverride w:ilvl="0">
      <w:startOverride w:val="1"/>
    </w:lvlOverride>
  </w:num>
  <w:num w:numId="10" w16cid:durableId="1489787274">
    <w:abstractNumId w:val="18"/>
  </w:num>
  <w:num w:numId="11" w16cid:durableId="1774477206">
    <w:abstractNumId w:val="14"/>
  </w:num>
  <w:num w:numId="12" w16cid:durableId="1269848465">
    <w:abstractNumId w:val="5"/>
  </w:num>
  <w:num w:numId="13" w16cid:durableId="1695840789">
    <w:abstractNumId w:val="13"/>
  </w:num>
  <w:num w:numId="14" w16cid:durableId="565990387">
    <w:abstractNumId w:val="19"/>
  </w:num>
  <w:num w:numId="15" w16cid:durableId="1528903540">
    <w:abstractNumId w:val="11"/>
  </w:num>
  <w:num w:numId="16" w16cid:durableId="2083018025">
    <w:abstractNumId w:val="6"/>
  </w:num>
  <w:num w:numId="17" w16cid:durableId="114326621">
    <w:abstractNumId w:val="25"/>
  </w:num>
  <w:num w:numId="18" w16cid:durableId="1022319109">
    <w:abstractNumId w:val="26"/>
  </w:num>
  <w:num w:numId="19" w16cid:durableId="614600185">
    <w:abstractNumId w:val="3"/>
  </w:num>
  <w:num w:numId="20" w16cid:durableId="1095395238">
    <w:abstractNumId w:val="2"/>
  </w:num>
  <w:num w:numId="21" w16cid:durableId="98725021">
    <w:abstractNumId w:val="9"/>
  </w:num>
  <w:num w:numId="22" w16cid:durableId="902562850">
    <w:abstractNumId w:val="9"/>
    <w:lvlOverride w:ilvl="0">
      <w:startOverride w:val="1"/>
    </w:lvlOverride>
  </w:num>
  <w:num w:numId="23" w16cid:durableId="1234317752">
    <w:abstractNumId w:val="23"/>
  </w:num>
  <w:num w:numId="24" w16cid:durableId="1445611615">
    <w:abstractNumId w:val="9"/>
    <w:lvlOverride w:ilvl="0">
      <w:startOverride w:val="1"/>
    </w:lvlOverride>
  </w:num>
  <w:num w:numId="25" w16cid:durableId="892623594">
    <w:abstractNumId w:val="9"/>
    <w:lvlOverride w:ilvl="0">
      <w:startOverride w:val="1"/>
    </w:lvlOverride>
  </w:num>
  <w:num w:numId="26" w16cid:durableId="851804091">
    <w:abstractNumId w:val="10"/>
  </w:num>
  <w:num w:numId="27" w16cid:durableId="926381025">
    <w:abstractNumId w:val="20"/>
  </w:num>
  <w:num w:numId="28" w16cid:durableId="1832408334">
    <w:abstractNumId w:val="9"/>
    <w:lvlOverride w:ilvl="0">
      <w:startOverride w:val="1"/>
    </w:lvlOverride>
  </w:num>
  <w:num w:numId="29" w16cid:durableId="2030987687">
    <w:abstractNumId w:val="21"/>
  </w:num>
  <w:num w:numId="30" w16cid:durableId="1412115483">
    <w:abstractNumId w:val="9"/>
  </w:num>
  <w:num w:numId="31" w16cid:durableId="590508278">
    <w:abstractNumId w:val="9"/>
    <w:lvlOverride w:ilvl="0">
      <w:startOverride w:val="1"/>
    </w:lvlOverride>
  </w:num>
  <w:num w:numId="32" w16cid:durableId="618070145">
    <w:abstractNumId w:val="9"/>
    <w:lvlOverride w:ilvl="0">
      <w:startOverride w:val="1"/>
    </w:lvlOverride>
  </w:num>
  <w:num w:numId="33" w16cid:durableId="656036364">
    <w:abstractNumId w:val="0"/>
  </w:num>
  <w:num w:numId="34" w16cid:durableId="1453524216">
    <w:abstractNumId w:val="12"/>
  </w:num>
  <w:num w:numId="35" w16cid:durableId="1735855673">
    <w:abstractNumId w:val="24"/>
  </w:num>
  <w:num w:numId="36" w16cid:durableId="21151294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D1"/>
    <w:rsid w:val="00002DC1"/>
    <w:rsid w:val="000033BD"/>
    <w:rsid w:val="0007243A"/>
    <w:rsid w:val="00082C62"/>
    <w:rsid w:val="000B231F"/>
    <w:rsid w:val="000C1804"/>
    <w:rsid w:val="000E194B"/>
    <w:rsid w:val="000E3DF9"/>
    <w:rsid w:val="00110217"/>
    <w:rsid w:val="001428C0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3A5A"/>
    <w:rsid w:val="0048500D"/>
    <w:rsid w:val="005146F2"/>
    <w:rsid w:val="00524E1B"/>
    <w:rsid w:val="005A02B3"/>
    <w:rsid w:val="005F22A2"/>
    <w:rsid w:val="006124C0"/>
    <w:rsid w:val="006135C0"/>
    <w:rsid w:val="006642FD"/>
    <w:rsid w:val="006807B0"/>
    <w:rsid w:val="00691B95"/>
    <w:rsid w:val="00692E6D"/>
    <w:rsid w:val="006B798A"/>
    <w:rsid w:val="006D3AA3"/>
    <w:rsid w:val="006D4994"/>
    <w:rsid w:val="006E1028"/>
    <w:rsid w:val="006E19C2"/>
    <w:rsid w:val="006F7BAF"/>
    <w:rsid w:val="00797FA7"/>
    <w:rsid w:val="008C1F1C"/>
    <w:rsid w:val="008D223D"/>
    <w:rsid w:val="008D47A6"/>
    <w:rsid w:val="0092104D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3BD1"/>
    <w:rsid w:val="00D56B82"/>
    <w:rsid w:val="00DA2485"/>
    <w:rsid w:val="00DA739E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48F32FC"/>
  <w15:docId w15:val="{B276B950-03DF-4F15-A76D-D129356E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0552AC-79E6-4D0C-B176-B4620D78F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E2789-3A58-4092-971A-E74E4C973F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727D4-A036-4639-B631-D79AD8A7D931}">
  <ds:schemaRefs>
    <ds:schemaRef ds:uri="http://purl.org/dc/elements/1.1/"/>
    <ds:schemaRef ds:uri="http://schemas.microsoft.com/office/infopath/2007/PartnerControls"/>
    <ds:schemaRef ds:uri="7c04300a-231c-4281-9146-a98f6f4a7aff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01e15224-84b2-4570-bdea-a67bb94d09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2021-09-21T13:55:00Z</dcterms:created>
  <dcterms:modified xsi:type="dcterms:W3CDTF">2025-06-16T13:29:00Z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2025-05-30T11:54:45Z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e2420cfe-db7b-45aa-9c92-573432ef2bd7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